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255915DA"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07</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B76122"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B76122"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B76122"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3D31E7CC"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59264"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07</w:t>
    </w:r>
    <w:r w:rsidR="00ED7D65" w:rsidRPr="00ED7D65">
      <w:rPr>
        <w:rFonts w:ascii="Arial" w:hAnsi="Arial" w:cs="Arial"/>
        <w:b/>
        <w:noProof/>
        <w:sz w:val="20"/>
        <w:szCs w:val="20"/>
      </w:rPr>
      <w:t xml:space="preserve"> – Formblatt Eignungsleihe</w:t>
    </w:r>
  </w:p>
  <w:p w14:paraId="3FEA035D" w14:textId="7D33CC8E"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AC03A0">
      <w:rPr>
        <w:rFonts w:ascii="Arial" w:hAnsi="Arial" w:cs="Arial"/>
        <w:sz w:val="20"/>
        <w:szCs w:val="20"/>
        <w:lang w:val="de-DE"/>
      </w:rPr>
      <w:t>60</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09tYo2ilhuTc6I9jjiOiVsdude39huzRbS9AhSI3rK0T0kDXGvDUAeMtn7p9XJghkPy7vnd/33PLRSDrW5MZCw==" w:salt="Twby+XBKfrdGXLRsiDVcSg=="/>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1150AB"/>
    <w:rsid w:val="00135292"/>
    <w:rsid w:val="00146950"/>
    <w:rsid w:val="001541DC"/>
    <w:rsid w:val="001567A7"/>
    <w:rsid w:val="00156FFA"/>
    <w:rsid w:val="00167280"/>
    <w:rsid w:val="00174119"/>
    <w:rsid w:val="00175E12"/>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1936"/>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57AF"/>
    <w:rsid w:val="0045340D"/>
    <w:rsid w:val="004617D8"/>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7445"/>
    <w:rsid w:val="008601A7"/>
    <w:rsid w:val="0086688B"/>
    <w:rsid w:val="00894054"/>
    <w:rsid w:val="008A1A2E"/>
    <w:rsid w:val="008B38F3"/>
    <w:rsid w:val="008B3E37"/>
    <w:rsid w:val="008B50CE"/>
    <w:rsid w:val="008B5C5A"/>
    <w:rsid w:val="008B6DD3"/>
    <w:rsid w:val="008B7B1C"/>
    <w:rsid w:val="008E3BE3"/>
    <w:rsid w:val="008F4D67"/>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3A0"/>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122"/>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D60CD"/>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175E12"/>
    <w:rsid w:val="00201936"/>
    <w:rsid w:val="004202A2"/>
    <w:rsid w:val="00590315"/>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11</cp:revision>
  <cp:lastPrinted>2016-10-13T10:06:00Z</cp:lastPrinted>
  <dcterms:created xsi:type="dcterms:W3CDTF">2020-10-14T13:45:00Z</dcterms:created>
  <dcterms:modified xsi:type="dcterms:W3CDTF">2026-07-31T15:22:00Z</dcterms:modified>
</cp:coreProperties>
</file>